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572FE" w14:textId="77777777" w:rsidR="003102BD" w:rsidRDefault="003102BD" w:rsidP="003102BD">
      <w:pPr>
        <w:spacing w:before="0"/>
      </w:pPr>
    </w:p>
    <w:p w14:paraId="672A6659" w14:textId="36A6C5F7" w:rsidR="00AC67F0" w:rsidRPr="00101A9F" w:rsidRDefault="001B0371" w:rsidP="003102BD">
      <w:pPr>
        <w:spacing w:before="0"/>
      </w:pPr>
      <w:r w:rsidRPr="00101A9F">
        <w:t>KLASA:</w:t>
      </w:r>
    </w:p>
    <w:p w14:paraId="49D954D1" w14:textId="67194114" w:rsidR="001B0371" w:rsidRPr="00101A9F" w:rsidRDefault="001B0371" w:rsidP="003102BD">
      <w:pPr>
        <w:spacing w:before="0"/>
      </w:pPr>
      <w:r w:rsidRPr="00101A9F">
        <w:t>URBROJ:</w:t>
      </w:r>
    </w:p>
    <w:p w14:paraId="7A360E6B" w14:textId="4EE28F0E" w:rsidR="001B0371" w:rsidRDefault="001B0371" w:rsidP="003102BD">
      <w:pPr>
        <w:spacing w:before="0"/>
      </w:pPr>
    </w:p>
    <w:p w14:paraId="6496F06A" w14:textId="77777777" w:rsidR="003102BD" w:rsidRPr="00101A9F" w:rsidRDefault="003102BD" w:rsidP="003102BD">
      <w:pPr>
        <w:spacing w:before="0"/>
      </w:pPr>
    </w:p>
    <w:p w14:paraId="72903C29" w14:textId="289E5F36" w:rsidR="004F004E" w:rsidRPr="00101A9F" w:rsidRDefault="00B7168B" w:rsidP="003102BD">
      <w:pPr>
        <w:spacing w:before="0"/>
      </w:pPr>
      <w:r w:rsidRPr="00101A9F">
        <w:t>Na temelju članka 34. stavka 1. Statuta Sveučilišta u Splitu, Senat Sveučilišta u Splitu na svojoj 77. sjednici održanoj dana 15. prosinca 2022. donosi</w:t>
      </w:r>
    </w:p>
    <w:p w14:paraId="5EB7719B" w14:textId="0D91F4AB" w:rsidR="00DE107F" w:rsidRDefault="00DE107F" w:rsidP="003102BD">
      <w:pPr>
        <w:spacing w:before="0"/>
        <w:jc w:val="left"/>
      </w:pPr>
    </w:p>
    <w:p w14:paraId="3363F5A6" w14:textId="77777777" w:rsidR="003102BD" w:rsidRPr="00101A9F" w:rsidRDefault="003102BD" w:rsidP="003102BD">
      <w:pPr>
        <w:spacing w:before="0"/>
        <w:jc w:val="left"/>
      </w:pPr>
    </w:p>
    <w:p w14:paraId="7BD4A069" w14:textId="0064AA3A" w:rsidR="004F004E" w:rsidRPr="00101A9F" w:rsidRDefault="004F004E" w:rsidP="003102BD">
      <w:pPr>
        <w:spacing w:before="0"/>
        <w:jc w:val="center"/>
        <w:rPr>
          <w:b/>
        </w:rPr>
      </w:pPr>
      <w:r w:rsidRPr="00101A9F">
        <w:rPr>
          <w:b/>
        </w:rPr>
        <w:t>“</w:t>
      </w:r>
      <w:r w:rsidR="00DE107F" w:rsidRPr="00101A9F">
        <w:rPr>
          <w:b/>
        </w:rPr>
        <w:t>Politiku</w:t>
      </w:r>
      <w:r w:rsidRPr="00101A9F">
        <w:rPr>
          <w:b/>
        </w:rPr>
        <w:t xml:space="preserve"> </w:t>
      </w:r>
      <w:r w:rsidR="001F18BE" w:rsidRPr="00101A9F">
        <w:rPr>
          <w:b/>
        </w:rPr>
        <w:t>jednakosti plaća</w:t>
      </w:r>
      <w:r w:rsidRPr="00101A9F">
        <w:rPr>
          <w:b/>
        </w:rPr>
        <w:t>”</w:t>
      </w:r>
    </w:p>
    <w:p w14:paraId="50DCEA9D" w14:textId="271AE890" w:rsidR="004F004E" w:rsidRPr="00101A9F" w:rsidRDefault="004F004E" w:rsidP="003102BD">
      <w:pPr>
        <w:spacing w:before="0"/>
        <w:jc w:val="center"/>
        <w:rPr>
          <w:b/>
        </w:rPr>
      </w:pPr>
      <w:r w:rsidRPr="00101A9F">
        <w:rPr>
          <w:b/>
        </w:rPr>
        <w:t>u skladu s ciljevima održivog razvoja Ujedinjenih naroda</w:t>
      </w:r>
    </w:p>
    <w:p w14:paraId="1F33D714" w14:textId="1CD3BD9E" w:rsidR="00E97481" w:rsidRDefault="00E97481" w:rsidP="003102BD">
      <w:pPr>
        <w:spacing w:before="0"/>
      </w:pPr>
    </w:p>
    <w:p w14:paraId="021E27D9" w14:textId="77777777" w:rsidR="003102BD" w:rsidRPr="00101A9F" w:rsidRDefault="003102BD" w:rsidP="003102BD">
      <w:pPr>
        <w:spacing w:before="0"/>
      </w:pPr>
    </w:p>
    <w:p w14:paraId="1B67D42D" w14:textId="131EEAEF" w:rsidR="0008413F" w:rsidRPr="00101A9F" w:rsidRDefault="00144A4C" w:rsidP="003102BD">
      <w:pPr>
        <w:spacing w:before="0"/>
      </w:pPr>
      <w:r w:rsidRPr="00101A9F">
        <w:t>Jednakost plaća je koncept nagrađivanja zaposlenika koji imaju slične radne funkcije s usporedivo jednakom plaćom, bez obzira na njihov spol, rasu, etničku pripadnost ili drugi status.</w:t>
      </w:r>
    </w:p>
    <w:p w14:paraId="38DA2204" w14:textId="77777777" w:rsidR="003102BD" w:rsidRDefault="003102BD" w:rsidP="003102BD">
      <w:pPr>
        <w:spacing w:before="0"/>
      </w:pPr>
    </w:p>
    <w:p w14:paraId="2C5EB055" w14:textId="1CBF597B" w:rsidR="00F14A22" w:rsidRPr="00101A9F" w:rsidRDefault="003548D0" w:rsidP="003102BD">
      <w:pPr>
        <w:spacing w:before="0"/>
      </w:pPr>
      <w:r w:rsidRPr="00101A9F">
        <w:t>Sveučilište u Splitu podržava načelo jednakih mogućnosti pri zapošljavanju</w:t>
      </w:r>
      <w:r w:rsidR="00F26ED8" w:rsidRPr="00101A9F">
        <w:t>,</w:t>
      </w:r>
      <w:r w:rsidRPr="00101A9F">
        <w:t xml:space="preserve"> jednakosti plaća i tretmana </w:t>
      </w:r>
      <w:r w:rsidR="00302B27" w:rsidRPr="00101A9F">
        <w:t xml:space="preserve">žena </w:t>
      </w:r>
      <w:r w:rsidR="00302B27">
        <w:t xml:space="preserve">i </w:t>
      </w:r>
      <w:r w:rsidRPr="00101A9F">
        <w:t xml:space="preserve">muškaraca </w:t>
      </w:r>
      <w:r w:rsidR="00F26ED8" w:rsidRPr="00101A9F">
        <w:t>te</w:t>
      </w:r>
      <w:r w:rsidRPr="00101A9F">
        <w:t xml:space="preserve"> djeluje u skladu sa </w:t>
      </w:r>
      <w:r w:rsidR="00F26ED8" w:rsidRPr="00101A9F">
        <w:t>međunarodnim ugovorima i zakonskim aktima osobito sa čl</w:t>
      </w:r>
      <w:r w:rsidR="00144A4C" w:rsidRPr="00101A9F">
        <w:t>.</w:t>
      </w:r>
      <w:r w:rsidRPr="00101A9F">
        <w:t xml:space="preserve"> 1</w:t>
      </w:r>
      <w:r w:rsidR="00D63092" w:rsidRPr="00101A9F">
        <w:t>57</w:t>
      </w:r>
      <w:r w:rsidRPr="00101A9F">
        <w:t xml:space="preserve">. Ugovora o </w:t>
      </w:r>
      <w:r w:rsidR="00D63092" w:rsidRPr="00101A9F">
        <w:t>funkcioniranju</w:t>
      </w:r>
      <w:r w:rsidRPr="00101A9F">
        <w:t xml:space="preserve"> Europske </w:t>
      </w:r>
      <w:r w:rsidR="00D63092" w:rsidRPr="00101A9F">
        <w:t>unije</w:t>
      </w:r>
      <w:r w:rsidRPr="00101A9F">
        <w:t xml:space="preserve"> (načelo jednake </w:t>
      </w:r>
      <w:r w:rsidR="00F26ED8" w:rsidRPr="00101A9F">
        <w:t xml:space="preserve">plaće za jednak rad, odnosno jednake vrijednosti između </w:t>
      </w:r>
      <w:r w:rsidR="00D82E45">
        <w:t xml:space="preserve">žena i </w:t>
      </w:r>
      <w:r w:rsidR="00F26ED8" w:rsidRPr="00101A9F">
        <w:t>muškaraca</w:t>
      </w:r>
      <w:r w:rsidRPr="00101A9F">
        <w:t>)</w:t>
      </w:r>
      <w:r w:rsidR="00F26ED8" w:rsidRPr="00101A9F">
        <w:t xml:space="preserve">, </w:t>
      </w:r>
      <w:r w:rsidR="00226E6A" w:rsidRPr="00101A9F">
        <w:t>Europskom konvencijom za zaštitu ljudskih prava i temeljnih sloboda (čl. 14 zabrana diskriminacije)</w:t>
      </w:r>
      <w:r w:rsidR="00DE107F" w:rsidRPr="00101A9F">
        <w:t xml:space="preserve"> i</w:t>
      </w:r>
      <w:r w:rsidR="00226E6A" w:rsidRPr="00101A9F">
        <w:t xml:space="preserve"> </w:t>
      </w:r>
      <w:r w:rsidR="00F26ED8" w:rsidRPr="00101A9F">
        <w:t>Ustavom Republike Hrvatske (čl. 3. ravnopravnost spolova kao temeljna vrednota i čl. 14. zabrana diskriminacije i jednakost pred zakonom)</w:t>
      </w:r>
      <w:r w:rsidR="00DE107F" w:rsidRPr="00101A9F">
        <w:t>.</w:t>
      </w:r>
    </w:p>
    <w:p w14:paraId="7B967A77" w14:textId="77777777" w:rsidR="003102BD" w:rsidRDefault="003102BD" w:rsidP="003102BD">
      <w:pPr>
        <w:spacing w:before="0"/>
      </w:pPr>
    </w:p>
    <w:p w14:paraId="0787F283" w14:textId="2357D516" w:rsidR="00E61A79" w:rsidRPr="00101A9F" w:rsidRDefault="006B7596" w:rsidP="003102BD">
      <w:pPr>
        <w:spacing w:before="0"/>
      </w:pPr>
      <w:r w:rsidRPr="00101A9F">
        <w:t>Ova je politika postavljena kako bi se osiguralo da u praksi nema diskriminacije u plaćama i da bi se uklonila svaka sustavna pristranost i diskriminacija te kako bi se osiguralo da se žene tretiraju na istoj osnovi kao i muškarci u smislu naknade za posao koji obavljaju.</w:t>
      </w:r>
      <w:r w:rsidR="00DE107F" w:rsidRPr="00101A9F">
        <w:t xml:space="preserve"> Politika se odnosi </w:t>
      </w:r>
      <w:r w:rsidR="00F92E6D">
        <w:t>na</w:t>
      </w:r>
      <w:r w:rsidRPr="00101A9F">
        <w:t xml:space="preserve"> akademsko i neakademsko osoblje zaposleno na Sveučilištu </w:t>
      </w:r>
      <w:r w:rsidR="00DE107F" w:rsidRPr="00101A9F">
        <w:t>u Splitu i njegovim sastavnicama</w:t>
      </w:r>
      <w:r w:rsidRPr="00101A9F">
        <w:t>.</w:t>
      </w:r>
    </w:p>
    <w:p w14:paraId="2F186B3B" w14:textId="77777777" w:rsidR="003102BD" w:rsidRDefault="003102BD" w:rsidP="003102BD">
      <w:pPr>
        <w:spacing w:before="0"/>
      </w:pPr>
    </w:p>
    <w:p w14:paraId="7B582790" w14:textId="56E52063" w:rsidR="00E87542" w:rsidRPr="00101A9F" w:rsidRDefault="00E87542" w:rsidP="003102BD">
      <w:pPr>
        <w:spacing w:before="0"/>
      </w:pPr>
      <w:r w:rsidRPr="00101A9F">
        <w:t xml:space="preserve">Sveučilište </w:t>
      </w:r>
      <w:r w:rsidR="00DE107F" w:rsidRPr="00101A9F">
        <w:t>u Splitu</w:t>
      </w:r>
      <w:r w:rsidRPr="00101A9F">
        <w:t xml:space="preserve"> </w:t>
      </w:r>
      <w:r w:rsidR="00DE107F" w:rsidRPr="00101A9F">
        <w:t>isplaćuje</w:t>
      </w:r>
      <w:r w:rsidRPr="00101A9F">
        <w:t xml:space="preserve"> plać</w:t>
      </w:r>
      <w:r w:rsidR="00DE107F" w:rsidRPr="00101A9F">
        <w:t>e</w:t>
      </w:r>
      <w:r w:rsidRPr="00101A9F">
        <w:t xml:space="preserve"> svom osoblju </w:t>
      </w:r>
      <w:r w:rsidR="00DE107F" w:rsidRPr="00101A9F">
        <w:t>na temelju</w:t>
      </w:r>
      <w:r w:rsidRPr="00101A9F">
        <w:t xml:space="preserve"> kvalifikacija </w:t>
      </w:r>
      <w:r w:rsidR="00DE107F" w:rsidRPr="00101A9F">
        <w:t xml:space="preserve">i ostalih prava iz radnog odnosa </w:t>
      </w:r>
      <w:r w:rsidRPr="00101A9F">
        <w:t>svakog pojedinca</w:t>
      </w:r>
      <w:r w:rsidR="00DE107F" w:rsidRPr="00101A9F">
        <w:t xml:space="preserve">, neovisno o </w:t>
      </w:r>
      <w:r w:rsidRPr="00101A9F">
        <w:t>ras</w:t>
      </w:r>
      <w:r w:rsidR="00DE107F" w:rsidRPr="00101A9F">
        <w:t>i</w:t>
      </w:r>
      <w:r w:rsidRPr="00101A9F">
        <w:t>, boj</w:t>
      </w:r>
      <w:r w:rsidR="00DE107F" w:rsidRPr="00101A9F">
        <w:t>i</w:t>
      </w:r>
      <w:r w:rsidRPr="00101A9F">
        <w:t xml:space="preserve"> kože, vjer</w:t>
      </w:r>
      <w:r w:rsidR="00DE107F" w:rsidRPr="00101A9F">
        <w:t>i</w:t>
      </w:r>
      <w:r w:rsidRPr="00101A9F">
        <w:t>, spol</w:t>
      </w:r>
      <w:r w:rsidR="00DE107F" w:rsidRPr="00101A9F">
        <w:t>u</w:t>
      </w:r>
      <w:r w:rsidRPr="00101A9F">
        <w:t>, seksualn</w:t>
      </w:r>
      <w:r w:rsidR="00DE107F" w:rsidRPr="00101A9F">
        <w:t>oj</w:t>
      </w:r>
      <w:r w:rsidRPr="00101A9F">
        <w:t xml:space="preserve"> orijentacij</w:t>
      </w:r>
      <w:r w:rsidR="00DE107F" w:rsidRPr="00101A9F">
        <w:t>i</w:t>
      </w:r>
      <w:r w:rsidRPr="00101A9F">
        <w:t>, rodn</w:t>
      </w:r>
      <w:r w:rsidR="00DE107F" w:rsidRPr="00101A9F">
        <w:t>om</w:t>
      </w:r>
      <w:r w:rsidRPr="00101A9F">
        <w:t xml:space="preserve"> identitet</w:t>
      </w:r>
      <w:r w:rsidR="00DE107F" w:rsidRPr="00101A9F">
        <w:t>u i</w:t>
      </w:r>
      <w:r w:rsidRPr="00101A9F">
        <w:t xml:space="preserve"> nacionalno</w:t>
      </w:r>
      <w:r w:rsidR="00DE107F" w:rsidRPr="00101A9F">
        <w:t>j pripadnosti</w:t>
      </w:r>
      <w:r w:rsidRPr="00101A9F">
        <w:t>.</w:t>
      </w:r>
    </w:p>
    <w:p w14:paraId="7C33AF98" w14:textId="77777777" w:rsidR="003102BD" w:rsidRDefault="003102BD" w:rsidP="003102BD">
      <w:pPr>
        <w:spacing w:before="0"/>
      </w:pPr>
    </w:p>
    <w:p w14:paraId="7FF2B7DE" w14:textId="56D6742C" w:rsidR="00E87542" w:rsidRPr="00101A9F" w:rsidRDefault="00E87542" w:rsidP="003102BD">
      <w:pPr>
        <w:spacing w:before="0"/>
      </w:pPr>
      <w:r w:rsidRPr="00101A9F">
        <w:t>Ova politika uključuje predanost održavanju radnog okruženja bez nejednakosti i diskriminacije. Sv</w:t>
      </w:r>
      <w:r w:rsidR="00921947">
        <w:t>i zaposlenici</w:t>
      </w:r>
      <w:r w:rsidRPr="00101A9F">
        <w:t xml:space="preserve"> treba</w:t>
      </w:r>
      <w:r w:rsidR="00921947">
        <w:t>ju</w:t>
      </w:r>
      <w:r w:rsidRPr="00101A9F">
        <w:t xml:space="preserve"> dobiti jednaku plaću za isti ili općenito sličan rad, za rad ocijenjen kao ekvivalentan i za rad jednake vrijednosti. Svi oblici plaća obuhvaćeni</w:t>
      </w:r>
      <w:r w:rsidR="001F18BE" w:rsidRPr="00101A9F">
        <w:t xml:space="preserve"> su ovom politikom, uključujući</w:t>
      </w:r>
      <w:r w:rsidRPr="00101A9F">
        <w:t xml:space="preserve"> plaće, bonus</w:t>
      </w:r>
      <w:r w:rsidR="00DE107F" w:rsidRPr="00101A9F">
        <w:t>e</w:t>
      </w:r>
      <w:r w:rsidRPr="00101A9F">
        <w:t xml:space="preserve">, </w:t>
      </w:r>
      <w:r w:rsidR="00DE107F" w:rsidRPr="00101A9F">
        <w:t>doprinose za zdravstveno</w:t>
      </w:r>
      <w:r w:rsidRPr="00101A9F">
        <w:t xml:space="preserve"> osiguranje, godišnji odmor i regres, naknade putnih troškova i </w:t>
      </w:r>
      <w:r w:rsidR="00DE107F" w:rsidRPr="00101A9F">
        <w:t xml:space="preserve">ostale </w:t>
      </w:r>
      <w:r w:rsidRPr="00101A9F">
        <w:t>beneficije.</w:t>
      </w:r>
    </w:p>
    <w:p w14:paraId="6DCA06D5" w14:textId="77777777" w:rsidR="00F14A22" w:rsidRPr="00101A9F" w:rsidRDefault="00F14A22" w:rsidP="003102BD">
      <w:pPr>
        <w:spacing w:before="0"/>
        <w:jc w:val="left"/>
      </w:pPr>
    </w:p>
    <w:p w14:paraId="7A87A9EB" w14:textId="77777777" w:rsidR="00101A9F" w:rsidRPr="00101A9F" w:rsidRDefault="00101A9F" w:rsidP="003102BD">
      <w:pPr>
        <w:spacing w:before="0"/>
        <w:jc w:val="left"/>
      </w:pPr>
    </w:p>
    <w:p w14:paraId="418EA6D7" w14:textId="77777777" w:rsidR="00101A9F" w:rsidRPr="00101A9F" w:rsidRDefault="00101A9F" w:rsidP="003102BD">
      <w:pPr>
        <w:spacing w:before="0"/>
        <w:ind w:left="4508" w:firstLine="256"/>
        <w:jc w:val="center"/>
        <w:rPr>
          <w:b/>
          <w:spacing w:val="40"/>
        </w:rPr>
      </w:pPr>
      <w:r w:rsidRPr="00101A9F">
        <w:rPr>
          <w:b/>
          <w:spacing w:val="40"/>
        </w:rPr>
        <w:t>REKTOR</w:t>
      </w:r>
    </w:p>
    <w:p w14:paraId="22F51D64" w14:textId="77777777" w:rsidR="003102BD" w:rsidRPr="003102BD" w:rsidRDefault="003102BD" w:rsidP="003102BD">
      <w:pPr>
        <w:spacing w:before="0"/>
        <w:ind w:left="4508" w:firstLine="256"/>
        <w:jc w:val="center"/>
        <w:rPr>
          <w:sz w:val="12"/>
          <w:szCs w:val="12"/>
        </w:rPr>
      </w:pPr>
    </w:p>
    <w:p w14:paraId="18A3535C" w14:textId="714C9B77" w:rsidR="00101A9F" w:rsidRPr="00101A9F" w:rsidRDefault="00101A9F" w:rsidP="003102BD">
      <w:pPr>
        <w:spacing w:before="0"/>
        <w:ind w:left="4508" w:firstLine="256"/>
        <w:jc w:val="center"/>
      </w:pPr>
      <w:r w:rsidRPr="00101A9F">
        <w:t>prof. dr. sc. Dragan Ljutić</w:t>
      </w:r>
    </w:p>
    <w:p w14:paraId="4CC1AE50" w14:textId="77777777" w:rsidR="00101A9F" w:rsidRPr="00101A9F" w:rsidRDefault="00101A9F" w:rsidP="003102BD">
      <w:pPr>
        <w:spacing w:before="0"/>
        <w:jc w:val="left"/>
      </w:pPr>
    </w:p>
    <w:p w14:paraId="1D968B4F" w14:textId="77777777" w:rsidR="00F14A22" w:rsidRPr="00101A9F" w:rsidRDefault="00F14A22" w:rsidP="003102BD">
      <w:pPr>
        <w:spacing w:before="0"/>
      </w:pPr>
    </w:p>
    <w:sectPr w:rsidR="00F14A22" w:rsidRPr="00101A9F" w:rsidSect="004F00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2004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C46E2" w14:textId="77777777" w:rsidR="00352913" w:rsidRDefault="00352913">
      <w:r>
        <w:separator/>
      </w:r>
    </w:p>
  </w:endnote>
  <w:endnote w:type="continuationSeparator" w:id="0">
    <w:p w14:paraId="036103FA" w14:textId="77777777" w:rsidR="00352913" w:rsidRDefault="00352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D0D78" w14:textId="77777777" w:rsidR="0069533F" w:rsidRDefault="0069533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546F9" w14:textId="23054B66" w:rsidR="00F94A5B" w:rsidRDefault="00E519EF" w:rsidP="00F94A5B">
    <w:pPr>
      <w:pStyle w:val="Podnoje"/>
      <w:spacing w:before="120" w:after="840"/>
      <w:jc w:val="right"/>
    </w:pPr>
    <w:r w:rsidRPr="00F94A5B">
      <w:rPr>
        <w:sz w:val="22"/>
        <w:szCs w:val="22"/>
      </w:rPr>
      <w:fldChar w:fldCharType="begin"/>
    </w:r>
    <w:r w:rsidR="00F94A5B" w:rsidRPr="00F94A5B">
      <w:rPr>
        <w:sz w:val="22"/>
        <w:szCs w:val="22"/>
      </w:rPr>
      <w:instrText>PAGE   \* MERGEFORMAT</w:instrText>
    </w:r>
    <w:r w:rsidRPr="00F94A5B">
      <w:rPr>
        <w:sz w:val="22"/>
        <w:szCs w:val="22"/>
      </w:rPr>
      <w:fldChar w:fldCharType="separate"/>
    </w:r>
    <w:r w:rsidR="00F90955">
      <w:rPr>
        <w:noProof/>
        <w:sz w:val="22"/>
        <w:szCs w:val="22"/>
      </w:rPr>
      <w:t>2</w:t>
    </w:r>
    <w:r w:rsidRPr="00F94A5B">
      <w:rPr>
        <w:sz w:val="22"/>
        <w:szCs w:val="22"/>
      </w:rPr>
      <w:fldChar w:fldCharType="end"/>
    </w:r>
  </w:p>
  <w:p w14:paraId="44EAFD9C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31CB" w14:textId="77777777" w:rsidR="00681625" w:rsidRPr="00817248" w:rsidRDefault="00681625" w:rsidP="00817248">
    <w:pPr>
      <w:jc w:val="right"/>
      <w:rPr>
        <w:rFonts w:ascii="Calibri" w:hAnsi="Calibri" w:cs="Calibri"/>
        <w:sz w:val="22"/>
        <w:szCs w:val="22"/>
      </w:rPr>
    </w:pPr>
  </w:p>
  <w:p w14:paraId="7C430347" w14:textId="19DDBF00" w:rsidR="00320EA1" w:rsidRPr="00E25E71" w:rsidRDefault="009A053B" w:rsidP="002D3D61">
    <w:pPr>
      <w:pStyle w:val="Podnoje"/>
      <w:spacing w:before="200"/>
      <w:jc w:val="center"/>
      <w:rPr>
        <w:rFonts w:ascii="Verdana" w:hAnsi="Verdana" w:cs="Arial"/>
        <w:noProof/>
        <w:color w:val="333399"/>
        <w:sz w:val="16"/>
        <w:szCs w:val="16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47E0C5" wp14:editId="07777777">
              <wp:simplePos x="0" y="0"/>
              <wp:positionH relativeFrom="column">
                <wp:posOffset>-1905</wp:posOffset>
              </wp:positionH>
              <wp:positionV relativeFrom="paragraph">
                <wp:posOffset>62230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a="http://schemas.openxmlformats.org/drawingml/2006/main" xmlns:oel="http://schemas.microsoft.com/office/2019/extlst">
          <w:pict w14:anchorId="314AB7AD">
            <v:line id="Ravni poveznik 3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339" strokeweight="2pt" from="-.15pt,4.9pt" to="453.15pt,5.4pt" w14:anchorId="5515A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"/>
          </w:pict>
        </mc:Fallback>
      </mc:AlternateConten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Sveučilište u Splitu 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F90955">
      <w:rPr>
        <w:rFonts w:ascii="Verdana" w:hAnsi="Verdana" w:cs="Arial"/>
        <w:noProof/>
        <w:color w:val="333399"/>
        <w:spacing w:val="7"/>
        <w:sz w:val="16"/>
        <w:szCs w:val="16"/>
      </w:rPr>
      <w:t>R. Boškovića</w:t>
    </w:r>
    <w:r w:rsidR="008F2EF1">
      <w:rPr>
        <w:rFonts w:ascii="Verdana" w:hAnsi="Verdana" w:cs="Arial"/>
        <w:noProof/>
        <w:color w:val="333399"/>
        <w:spacing w:val="7"/>
        <w:sz w:val="16"/>
        <w:szCs w:val="16"/>
      </w:rPr>
      <w:t xml:space="preserve"> 3</w:t>
    </w:r>
    <w:r w:rsidR="00F90955">
      <w:rPr>
        <w:rFonts w:ascii="Verdana" w:hAnsi="Verdana" w:cs="Arial"/>
        <w:noProof/>
        <w:color w:val="333399"/>
        <w:spacing w:val="7"/>
        <w:sz w:val="16"/>
        <w:szCs w:val="16"/>
      </w:rPr>
      <w:t>1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>, 21000 Split</w:t>
    </w:r>
    <w:r w:rsidR="00320EA1" w:rsidRPr="00741C57">
      <w:rPr>
        <w:rFonts w:ascii="Verdana" w:hAnsi="Verdana" w:cs="Arial"/>
        <w:noProof/>
        <w:color w:val="333399"/>
        <w:spacing w:val="12"/>
        <w:sz w:val="16"/>
        <w:szCs w:val="16"/>
      </w:rPr>
      <w:t xml:space="preserve"> 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E25E71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320EA1">
      <w:rPr>
        <w:rFonts w:ascii="Verdana" w:hAnsi="Verdana" w:cs="Arial"/>
        <w:noProof/>
        <w:color w:val="333399"/>
        <w:spacing w:val="7"/>
        <w:sz w:val="16"/>
        <w:szCs w:val="16"/>
      </w:rPr>
      <w:t>Tel.: (385) 21 558200</w:t>
    </w:r>
    <w:r w:rsidR="00E25E71">
      <w:rPr>
        <w:rFonts w:ascii="Wingdings" w:hAnsi="Wingdings" w:cs="Arial"/>
        <w:noProof/>
        <w:color w:val="333399"/>
        <w:spacing w:val="7"/>
        <w:sz w:val="12"/>
        <w:szCs w:val="12"/>
      </w:rPr>
      <w:t></w:t>
    </w:r>
    <w:r w:rsidR="00320EA1"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320EA1" w:rsidRPr="00CC6EA8">
      <w:rPr>
        <w:rFonts w:ascii="Verdana" w:hAnsi="Verdana" w:cs="Arial"/>
        <w:noProof/>
        <w:color w:val="333399"/>
        <w:spacing w:val="-6"/>
        <w:sz w:val="16"/>
        <w:szCs w:val="16"/>
      </w:rPr>
      <w:t xml:space="preserve"> </w:t>
    </w:r>
    <w:r w:rsidR="00320EA1" w:rsidRPr="00E06A0A">
      <w:rPr>
        <w:rFonts w:ascii="Verdana" w:hAnsi="Verdana" w:cs="Arial"/>
        <w:noProof/>
        <w:color w:val="333399"/>
        <w:spacing w:val="7"/>
        <w:sz w:val="16"/>
        <w:szCs w:val="16"/>
      </w:rPr>
      <w:t>Fax: (385) 21 348163</w:t>
    </w:r>
    <w:r w:rsidR="00320EA1">
      <w:rPr>
        <w:rFonts w:ascii="Verdana" w:hAnsi="Verdana" w:cs="Arial"/>
        <w:noProof/>
        <w:color w:val="333399"/>
        <w:sz w:val="16"/>
        <w:szCs w:val="16"/>
      </w:rPr>
      <w:br/>
    </w:r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e-mail: rektorat@unist.hr </w:t>
    </w:r>
    <w:r w:rsidR="00320EA1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 </w:t>
    </w:r>
    <w:hyperlink r:id="rId1" w:history="1">
      <w:r w:rsidR="00320EA1" w:rsidRPr="00E25E71">
        <w:rPr>
          <w:rStyle w:val="Hiperveza"/>
          <w:rFonts w:ascii="Verdana" w:hAnsi="Verdana" w:cs="Arial"/>
          <w:noProof/>
          <w:color w:val="333399"/>
          <w:spacing w:val="13"/>
          <w:w w:val="90"/>
          <w:sz w:val="16"/>
          <w:szCs w:val="16"/>
          <w:u w:val="none"/>
        </w:rPr>
        <w:t>www.unist.hr</w:t>
      </w:r>
    </w:hyperlink>
    <w:r w:rsidR="00320EA1" w:rsidRPr="00E25E71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 xml:space="preserve"> </w:t>
    </w:r>
    <w:r w:rsidR="00DE70B4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16"/>
        <w:w w:val="90"/>
        <w:sz w:val="16"/>
        <w:szCs w:val="16"/>
      </w:rPr>
      <w:t xml:space="preserve"> </w:t>
    </w:r>
    <w:r w:rsidR="008F2EF1" w:rsidRPr="00E25E71">
      <w:rPr>
        <w:rFonts w:ascii="Verdana" w:hAnsi="Verdana" w:cs="Arial"/>
        <w:noProof/>
        <w:color w:val="333399"/>
        <w:spacing w:val="20"/>
        <w:w w:val="90"/>
        <w:sz w:val="16"/>
        <w:szCs w:val="16"/>
      </w:rPr>
      <w:t>OIB 29845096215</w:t>
    </w:r>
    <w:r w:rsidR="00E35841" w:rsidRPr="00E25E71">
      <w:rPr>
        <w:rFonts w:ascii="Verdana" w:hAnsi="Verdana" w:cs="Arial"/>
        <w:noProof/>
        <w:color w:val="333399"/>
        <w:spacing w:val="20"/>
        <w:w w:val="90"/>
        <w:sz w:val="16"/>
        <w:szCs w:val="16"/>
      </w:rPr>
      <w:t xml:space="preserve"> </w:t>
    </w:r>
    <w:r w:rsidR="00DE70B4" w:rsidRPr="00DE70B4">
      <w:rPr>
        <w:rFonts w:ascii="Wingdings" w:hAnsi="Wingdings" w:cs="Arial"/>
        <w:noProof/>
        <w:color w:val="333399"/>
        <w:spacing w:val="13"/>
        <w:w w:val="90"/>
        <w:sz w:val="12"/>
        <w:szCs w:val="12"/>
      </w:rPr>
      <w:t></w:t>
    </w:r>
    <w:r w:rsidR="00320EA1" w:rsidRPr="00E25E71">
      <w:rPr>
        <w:rFonts w:ascii="Verdana" w:hAnsi="Verdana" w:cs="Arial"/>
        <w:noProof/>
        <w:color w:val="333399"/>
        <w:spacing w:val="25"/>
        <w:w w:val="90"/>
        <w:sz w:val="16"/>
        <w:szCs w:val="16"/>
      </w:rPr>
      <w:t xml:space="preserve"> </w:t>
    </w:r>
    <w:r w:rsidR="00FB077D">
      <w:rPr>
        <w:rFonts w:ascii="Verdana" w:hAnsi="Verdana" w:cs="Arial"/>
        <w:noProof/>
        <w:color w:val="333399"/>
        <w:spacing w:val="13"/>
        <w:w w:val="90"/>
        <w:sz w:val="16"/>
        <w:szCs w:val="16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93F18" w14:textId="77777777" w:rsidR="00352913" w:rsidRDefault="00352913">
      <w:r>
        <w:separator/>
      </w:r>
    </w:p>
  </w:footnote>
  <w:footnote w:type="continuationSeparator" w:id="0">
    <w:p w14:paraId="79C08145" w14:textId="77777777" w:rsidR="00352913" w:rsidRDefault="00352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28FC7" w14:textId="2523D554" w:rsidR="0069533F" w:rsidRDefault="00352913">
    <w:pPr>
      <w:pStyle w:val="Zaglavlje"/>
    </w:pPr>
    <w:r>
      <w:rPr>
        <w:noProof/>
      </w:rPr>
      <w:pict w14:anchorId="64BF977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7168188" o:spid="_x0000_s2050" type="#_x0000_t136" style="position:absolute;left:0;text-align:left;margin-left:0;margin-top:0;width:532.8pt;height:106.55pt;rotation:315;z-index:-25165363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 A C R T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D5A5" w14:textId="57D14A05" w:rsidR="00ED5196" w:rsidRDefault="00352913" w:rsidP="00F94A5B">
    <w:pPr>
      <w:pStyle w:val="Zaglavlje"/>
      <w:spacing w:before="0"/>
    </w:pPr>
    <w:r>
      <w:rPr>
        <w:noProof/>
      </w:rPr>
      <w:pict w14:anchorId="3F165BE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7168189" o:spid="_x0000_s2051" type="#_x0000_t136" style="position:absolute;left:0;text-align:left;margin-left:0;margin-top:0;width:532.8pt;height:106.55pt;rotation:315;z-index:-25165158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 A C R T "/>
          <w10:wrap anchorx="margin" anchory="margin"/>
        </v:shape>
      </w:pict>
    </w:r>
  </w:p>
  <w:p w14:paraId="3DEEC669" w14:textId="77777777" w:rsidR="00492E7C" w:rsidRPr="00492E7C" w:rsidRDefault="00492E7C" w:rsidP="00F94A5B">
    <w:pPr>
      <w:pStyle w:val="Zaglavlje"/>
      <w:spacing w:before="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8A1FE" w14:textId="60271C5A" w:rsidR="00ED5196" w:rsidRPr="00B946E6" w:rsidRDefault="00352913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>
      <w:rPr>
        <w:noProof/>
      </w:rPr>
      <w:pict w14:anchorId="00628F7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7168187" o:spid="_x0000_s2049" type="#_x0000_t136" style="position:absolute;left:0;text-align:left;margin-left:0;margin-top:0;width:532.8pt;height:106.55pt;rotation:315;z-index:-25165568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N A C R T "/>
          <w10:wrap anchorx="margin" anchory="margin"/>
        </v:shape>
      </w:pict>
    </w:r>
    <w:r w:rsidR="00115B00">
      <w:rPr>
        <w:noProof/>
        <w:lang w:val="en-US" w:eastAsia="en-US"/>
      </w:rPr>
      <w:drawing>
        <wp:anchor distT="0" distB="0" distL="114300" distR="114300" simplePos="0" relativeHeight="251657728" behindDoc="1" locked="1" layoutInCell="1" allowOverlap="1" wp14:anchorId="76F6009D" wp14:editId="07777777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9525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18" name="Slika 5" descr="Opis: 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Opis: 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2CBA5DA4" w:rsidRPr="118B83FB">
      <w:rPr>
        <w:rFonts w:ascii="Verdana" w:hAnsi="Verdana" w:cs="Arial"/>
        <w:b/>
        <w:bCs/>
        <w:color w:val="333399"/>
        <w:spacing w:val="110"/>
        <w:sz w:val="30"/>
        <w:szCs w:val="30"/>
      </w:rPr>
      <w:t>SVEUČILIŠTE U SPLITU</w:t>
    </w:r>
  </w:p>
  <w:p w14:paraId="351083D5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630C8814" w14:textId="77777777" w:rsidR="00ED5196" w:rsidRPr="003572E5" w:rsidRDefault="009A053B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lang w:val="en-US" w:eastAsia="en-US"/>
      </w:rPr>
      <mc:AlternateContent>
        <mc:Choice Requires="wps">
          <w:drawing>
            <wp:anchor distT="4294967293" distB="4294967293" distL="114300" distR="114300" simplePos="0" relativeHeight="251656704" behindDoc="0" locked="0" layoutInCell="1" allowOverlap="1" wp14:anchorId="5E2588E6" wp14:editId="07777777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1905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 xmlns:oel="http://schemas.microsoft.com/office/2019/extlst">
          <w:pict w14:anchorId="7010E7CB">
            <v:line id="Line 4" style="position:absolute;z-index:25165670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spid="_x0000_s1026" strokecolor="#339" strokeweight="2.5pt" from="74.1pt,6pt" to="461.1pt,6pt" w14:anchorId="4AB6634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96C43CE"/>
    <w:multiLevelType w:val="hybridMultilevel"/>
    <w:tmpl w:val="A6A80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3E7313"/>
    <w:multiLevelType w:val="hybridMultilevel"/>
    <w:tmpl w:val="67F804C0"/>
    <w:lvl w:ilvl="0" w:tplc="041A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characterSpacingControl w:val="doNotCompress"/>
  <w:hdrShapeDefaults>
    <o:shapedefaults v:ext="edit" spidmax="2052">
      <o:colormru v:ext="edit" colors="#8484d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WwMDG2MDEzNzIyszBT0lEKTi0uzszPAykwqgUAsPgV9SwAAAA="/>
  </w:docVars>
  <w:rsids>
    <w:rsidRoot w:val="009A053B"/>
    <w:rsid w:val="000060F2"/>
    <w:rsid w:val="00016B8B"/>
    <w:rsid w:val="00017B05"/>
    <w:rsid w:val="0003347D"/>
    <w:rsid w:val="000461B7"/>
    <w:rsid w:val="00047D1E"/>
    <w:rsid w:val="00060F62"/>
    <w:rsid w:val="00072B32"/>
    <w:rsid w:val="0008413F"/>
    <w:rsid w:val="00095DF2"/>
    <w:rsid w:val="000B3846"/>
    <w:rsid w:val="000C16D7"/>
    <w:rsid w:val="000D6013"/>
    <w:rsid w:val="000E16D2"/>
    <w:rsid w:val="000E797B"/>
    <w:rsid w:val="00101A9F"/>
    <w:rsid w:val="00115B00"/>
    <w:rsid w:val="00117BC7"/>
    <w:rsid w:val="00124617"/>
    <w:rsid w:val="00124BF1"/>
    <w:rsid w:val="00141F75"/>
    <w:rsid w:val="00144A4C"/>
    <w:rsid w:val="00150B5F"/>
    <w:rsid w:val="00154717"/>
    <w:rsid w:val="00155716"/>
    <w:rsid w:val="00156604"/>
    <w:rsid w:val="00156949"/>
    <w:rsid w:val="00170E21"/>
    <w:rsid w:val="00184AB3"/>
    <w:rsid w:val="00196054"/>
    <w:rsid w:val="001B0371"/>
    <w:rsid w:val="001B15CF"/>
    <w:rsid w:val="001B6633"/>
    <w:rsid w:val="001B7F7F"/>
    <w:rsid w:val="001D7C23"/>
    <w:rsid w:val="001E4E9F"/>
    <w:rsid w:val="001F18BE"/>
    <w:rsid w:val="001F26FA"/>
    <w:rsid w:val="00212314"/>
    <w:rsid w:val="00223672"/>
    <w:rsid w:val="00226E6A"/>
    <w:rsid w:val="00231FD6"/>
    <w:rsid w:val="002372D6"/>
    <w:rsid w:val="002450FA"/>
    <w:rsid w:val="00253716"/>
    <w:rsid w:val="002545BE"/>
    <w:rsid w:val="0026605A"/>
    <w:rsid w:val="00270C9E"/>
    <w:rsid w:val="00273069"/>
    <w:rsid w:val="00277D6C"/>
    <w:rsid w:val="00292098"/>
    <w:rsid w:val="002C1C32"/>
    <w:rsid w:val="002D3D61"/>
    <w:rsid w:val="002F08BA"/>
    <w:rsid w:val="002F5E2B"/>
    <w:rsid w:val="0030038D"/>
    <w:rsid w:val="00301218"/>
    <w:rsid w:val="00302B27"/>
    <w:rsid w:val="00303F22"/>
    <w:rsid w:val="003102BD"/>
    <w:rsid w:val="003127E6"/>
    <w:rsid w:val="00320EA1"/>
    <w:rsid w:val="003270C8"/>
    <w:rsid w:val="00331DCF"/>
    <w:rsid w:val="0033225E"/>
    <w:rsid w:val="00334FDE"/>
    <w:rsid w:val="00343796"/>
    <w:rsid w:val="00352913"/>
    <w:rsid w:val="003548D0"/>
    <w:rsid w:val="003572E5"/>
    <w:rsid w:val="0037119E"/>
    <w:rsid w:val="00372A77"/>
    <w:rsid w:val="003734B3"/>
    <w:rsid w:val="003862D3"/>
    <w:rsid w:val="00386CA8"/>
    <w:rsid w:val="003A3D89"/>
    <w:rsid w:val="003B19D9"/>
    <w:rsid w:val="003B5AAB"/>
    <w:rsid w:val="003C23E2"/>
    <w:rsid w:val="003C506C"/>
    <w:rsid w:val="003D0EF5"/>
    <w:rsid w:val="003E3C44"/>
    <w:rsid w:val="003E567A"/>
    <w:rsid w:val="004064A1"/>
    <w:rsid w:val="004116B5"/>
    <w:rsid w:val="00421D7A"/>
    <w:rsid w:val="00421EF4"/>
    <w:rsid w:val="00430DA5"/>
    <w:rsid w:val="00437C4F"/>
    <w:rsid w:val="00447B13"/>
    <w:rsid w:val="004547EE"/>
    <w:rsid w:val="00464357"/>
    <w:rsid w:val="0047322D"/>
    <w:rsid w:val="0047495E"/>
    <w:rsid w:val="00492E7C"/>
    <w:rsid w:val="004B46B7"/>
    <w:rsid w:val="004B7490"/>
    <w:rsid w:val="004C292D"/>
    <w:rsid w:val="004C7CD0"/>
    <w:rsid w:val="004D0D72"/>
    <w:rsid w:val="004D421D"/>
    <w:rsid w:val="004F004E"/>
    <w:rsid w:val="004F6147"/>
    <w:rsid w:val="0050504C"/>
    <w:rsid w:val="00520117"/>
    <w:rsid w:val="00540765"/>
    <w:rsid w:val="005470CD"/>
    <w:rsid w:val="00557CCD"/>
    <w:rsid w:val="00560D53"/>
    <w:rsid w:val="005A1CFE"/>
    <w:rsid w:val="005A2DD9"/>
    <w:rsid w:val="005C472D"/>
    <w:rsid w:val="005D30EC"/>
    <w:rsid w:val="005D3C1F"/>
    <w:rsid w:val="005F39EA"/>
    <w:rsid w:val="00617DE8"/>
    <w:rsid w:val="00625746"/>
    <w:rsid w:val="00625D2E"/>
    <w:rsid w:val="00640AD6"/>
    <w:rsid w:val="00641A8A"/>
    <w:rsid w:val="00656E60"/>
    <w:rsid w:val="00661760"/>
    <w:rsid w:val="006718B1"/>
    <w:rsid w:val="00681625"/>
    <w:rsid w:val="00683E96"/>
    <w:rsid w:val="0069533F"/>
    <w:rsid w:val="006A49E8"/>
    <w:rsid w:val="006A6425"/>
    <w:rsid w:val="006B3088"/>
    <w:rsid w:val="006B4B59"/>
    <w:rsid w:val="006B7596"/>
    <w:rsid w:val="006C303E"/>
    <w:rsid w:val="006E0CFE"/>
    <w:rsid w:val="006E3CF9"/>
    <w:rsid w:val="006E53B6"/>
    <w:rsid w:val="006E7AAD"/>
    <w:rsid w:val="007250C7"/>
    <w:rsid w:val="00736023"/>
    <w:rsid w:val="00740129"/>
    <w:rsid w:val="00741C57"/>
    <w:rsid w:val="00751077"/>
    <w:rsid w:val="0077434A"/>
    <w:rsid w:val="00777D64"/>
    <w:rsid w:val="007B2165"/>
    <w:rsid w:val="007B4E00"/>
    <w:rsid w:val="007D3114"/>
    <w:rsid w:val="007D61EC"/>
    <w:rsid w:val="007E11FD"/>
    <w:rsid w:val="007F4396"/>
    <w:rsid w:val="007F7276"/>
    <w:rsid w:val="00802628"/>
    <w:rsid w:val="00811D62"/>
    <w:rsid w:val="00817248"/>
    <w:rsid w:val="008179D8"/>
    <w:rsid w:val="00817A34"/>
    <w:rsid w:val="0083642D"/>
    <w:rsid w:val="00841B63"/>
    <w:rsid w:val="00842489"/>
    <w:rsid w:val="00842991"/>
    <w:rsid w:val="00850F6D"/>
    <w:rsid w:val="00854826"/>
    <w:rsid w:val="00854A3F"/>
    <w:rsid w:val="00876D79"/>
    <w:rsid w:val="00886662"/>
    <w:rsid w:val="008B04F6"/>
    <w:rsid w:val="008B15DC"/>
    <w:rsid w:val="008B48C9"/>
    <w:rsid w:val="008C1027"/>
    <w:rsid w:val="008C27D6"/>
    <w:rsid w:val="008C648A"/>
    <w:rsid w:val="008D33BD"/>
    <w:rsid w:val="008D7E57"/>
    <w:rsid w:val="008E5658"/>
    <w:rsid w:val="008F040A"/>
    <w:rsid w:val="008F2EF1"/>
    <w:rsid w:val="008F7D1B"/>
    <w:rsid w:val="00901B57"/>
    <w:rsid w:val="00921947"/>
    <w:rsid w:val="009406A0"/>
    <w:rsid w:val="00944FB5"/>
    <w:rsid w:val="009468D5"/>
    <w:rsid w:val="009477F1"/>
    <w:rsid w:val="00955956"/>
    <w:rsid w:val="009A053B"/>
    <w:rsid w:val="009B71E3"/>
    <w:rsid w:val="009C0163"/>
    <w:rsid w:val="009D3472"/>
    <w:rsid w:val="009D4A50"/>
    <w:rsid w:val="009E0D20"/>
    <w:rsid w:val="00A06194"/>
    <w:rsid w:val="00A10276"/>
    <w:rsid w:val="00A1043C"/>
    <w:rsid w:val="00A11BB8"/>
    <w:rsid w:val="00A11E13"/>
    <w:rsid w:val="00A12E9D"/>
    <w:rsid w:val="00A13DA9"/>
    <w:rsid w:val="00A241BD"/>
    <w:rsid w:val="00A5208F"/>
    <w:rsid w:val="00A6156E"/>
    <w:rsid w:val="00A7530C"/>
    <w:rsid w:val="00A95281"/>
    <w:rsid w:val="00A97516"/>
    <w:rsid w:val="00AA17B1"/>
    <w:rsid w:val="00AA3119"/>
    <w:rsid w:val="00AB0DAF"/>
    <w:rsid w:val="00AC15F8"/>
    <w:rsid w:val="00AC67F0"/>
    <w:rsid w:val="00B21C60"/>
    <w:rsid w:val="00B247C9"/>
    <w:rsid w:val="00B543B7"/>
    <w:rsid w:val="00B55059"/>
    <w:rsid w:val="00B62554"/>
    <w:rsid w:val="00B7168B"/>
    <w:rsid w:val="00B75D7F"/>
    <w:rsid w:val="00B9014A"/>
    <w:rsid w:val="00B946E6"/>
    <w:rsid w:val="00B96863"/>
    <w:rsid w:val="00BB2608"/>
    <w:rsid w:val="00BC57D3"/>
    <w:rsid w:val="00BD4677"/>
    <w:rsid w:val="00BE0818"/>
    <w:rsid w:val="00BE2310"/>
    <w:rsid w:val="00BF3202"/>
    <w:rsid w:val="00C01EE7"/>
    <w:rsid w:val="00C2059B"/>
    <w:rsid w:val="00C23985"/>
    <w:rsid w:val="00C315BD"/>
    <w:rsid w:val="00C406E6"/>
    <w:rsid w:val="00C503BD"/>
    <w:rsid w:val="00C55FB2"/>
    <w:rsid w:val="00C5683C"/>
    <w:rsid w:val="00C6000F"/>
    <w:rsid w:val="00C64ADC"/>
    <w:rsid w:val="00C66227"/>
    <w:rsid w:val="00C74C51"/>
    <w:rsid w:val="00C910AB"/>
    <w:rsid w:val="00CA2D4C"/>
    <w:rsid w:val="00CA7753"/>
    <w:rsid w:val="00CC059B"/>
    <w:rsid w:val="00CC2CF7"/>
    <w:rsid w:val="00CC6EA8"/>
    <w:rsid w:val="00CF02E1"/>
    <w:rsid w:val="00CF0549"/>
    <w:rsid w:val="00CF6304"/>
    <w:rsid w:val="00CF792C"/>
    <w:rsid w:val="00D03109"/>
    <w:rsid w:val="00D119F0"/>
    <w:rsid w:val="00D16631"/>
    <w:rsid w:val="00D40334"/>
    <w:rsid w:val="00D53CC7"/>
    <w:rsid w:val="00D63092"/>
    <w:rsid w:val="00D742A8"/>
    <w:rsid w:val="00D77D0B"/>
    <w:rsid w:val="00D80375"/>
    <w:rsid w:val="00D82E45"/>
    <w:rsid w:val="00D90F90"/>
    <w:rsid w:val="00D918D6"/>
    <w:rsid w:val="00DB7D00"/>
    <w:rsid w:val="00DC515A"/>
    <w:rsid w:val="00DC59C8"/>
    <w:rsid w:val="00DC6671"/>
    <w:rsid w:val="00DC7A39"/>
    <w:rsid w:val="00DD6CB6"/>
    <w:rsid w:val="00DE107F"/>
    <w:rsid w:val="00DE70B4"/>
    <w:rsid w:val="00DF289F"/>
    <w:rsid w:val="00E047F2"/>
    <w:rsid w:val="00E06A0A"/>
    <w:rsid w:val="00E06DA0"/>
    <w:rsid w:val="00E14BA4"/>
    <w:rsid w:val="00E25E71"/>
    <w:rsid w:val="00E35841"/>
    <w:rsid w:val="00E3693D"/>
    <w:rsid w:val="00E519EF"/>
    <w:rsid w:val="00E61A79"/>
    <w:rsid w:val="00E62865"/>
    <w:rsid w:val="00E8463D"/>
    <w:rsid w:val="00E87542"/>
    <w:rsid w:val="00E87577"/>
    <w:rsid w:val="00E948C8"/>
    <w:rsid w:val="00E95A7C"/>
    <w:rsid w:val="00E97481"/>
    <w:rsid w:val="00EC1991"/>
    <w:rsid w:val="00EC2FFC"/>
    <w:rsid w:val="00ED5196"/>
    <w:rsid w:val="00ED646D"/>
    <w:rsid w:val="00ED65AF"/>
    <w:rsid w:val="00EE255D"/>
    <w:rsid w:val="00EF1C36"/>
    <w:rsid w:val="00F03E30"/>
    <w:rsid w:val="00F069AF"/>
    <w:rsid w:val="00F14A22"/>
    <w:rsid w:val="00F15923"/>
    <w:rsid w:val="00F23714"/>
    <w:rsid w:val="00F25881"/>
    <w:rsid w:val="00F26ED8"/>
    <w:rsid w:val="00F65633"/>
    <w:rsid w:val="00F72A3A"/>
    <w:rsid w:val="00F7506E"/>
    <w:rsid w:val="00F75952"/>
    <w:rsid w:val="00F90955"/>
    <w:rsid w:val="00F92E6D"/>
    <w:rsid w:val="00F9385D"/>
    <w:rsid w:val="00F94A5B"/>
    <w:rsid w:val="00FB077D"/>
    <w:rsid w:val="00FB0926"/>
    <w:rsid w:val="00FC2156"/>
    <w:rsid w:val="00FC52E8"/>
    <w:rsid w:val="00FE765A"/>
    <w:rsid w:val="033B0C56"/>
    <w:rsid w:val="05AAA3B0"/>
    <w:rsid w:val="097C1914"/>
    <w:rsid w:val="0C759A3E"/>
    <w:rsid w:val="0E38523A"/>
    <w:rsid w:val="0E432112"/>
    <w:rsid w:val="0FD2FCC7"/>
    <w:rsid w:val="118B83FB"/>
    <w:rsid w:val="14401758"/>
    <w:rsid w:val="176C7665"/>
    <w:rsid w:val="17B4AC23"/>
    <w:rsid w:val="22C1E80D"/>
    <w:rsid w:val="252E8BBF"/>
    <w:rsid w:val="26664AA6"/>
    <w:rsid w:val="2CBA5DA4"/>
    <w:rsid w:val="30DF1588"/>
    <w:rsid w:val="34469402"/>
    <w:rsid w:val="36BEAB6E"/>
    <w:rsid w:val="39D169C8"/>
    <w:rsid w:val="3ACB3B88"/>
    <w:rsid w:val="3BB8FB30"/>
    <w:rsid w:val="4526B3B8"/>
    <w:rsid w:val="47FB66B5"/>
    <w:rsid w:val="4A0B3672"/>
    <w:rsid w:val="4E984450"/>
    <w:rsid w:val="55FE5310"/>
    <w:rsid w:val="59BC17B3"/>
    <w:rsid w:val="59ED2904"/>
    <w:rsid w:val="5B1DFD02"/>
    <w:rsid w:val="5B97B8C6"/>
    <w:rsid w:val="5E0C1504"/>
    <w:rsid w:val="627053BE"/>
    <w:rsid w:val="6507F34B"/>
    <w:rsid w:val="66F37650"/>
    <w:rsid w:val="6C06B861"/>
    <w:rsid w:val="6D4E2387"/>
    <w:rsid w:val="6D589E2C"/>
    <w:rsid w:val="76908C58"/>
    <w:rsid w:val="78BEC118"/>
    <w:rsid w:val="78CC1432"/>
    <w:rsid w:val="79C60AFB"/>
    <w:rsid w:val="7A54A5F1"/>
    <w:rsid w:val="7BF6A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#8484d6"/>
    </o:shapedefaults>
    <o:shapelayout v:ext="edit">
      <o:idmap v:ext="edit" data="1"/>
    </o:shapelayout>
  </w:shapeDefaults>
  <w:decimalSymbol w:val=","/>
  <w:listSeparator w:val=";"/>
  <w14:docId w14:val="4EEAB450"/>
  <w15:docId w15:val="{EA903CAC-14DF-409A-A435-D15F0CEF8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rsid w:val="00C6000F"/>
    <w:rPr>
      <w:color w:val="0000FF"/>
      <w:u w:val="single"/>
    </w:rPr>
  </w:style>
  <w:style w:type="character" w:styleId="SlijeenaHiperveza">
    <w:name w:val="FollowedHyperlink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character" w:styleId="Tekstrezerviranogmjesta">
    <w:name w:val="Placeholder Text"/>
    <w:uiPriority w:val="99"/>
    <w:semiHidden/>
    <w:rsid w:val="00320EA1"/>
    <w:rPr>
      <w:color w:val="808080"/>
    </w:rPr>
  </w:style>
  <w:style w:type="character" w:styleId="Referencakomentara">
    <w:name w:val="annotation reference"/>
    <w:basedOn w:val="Zadanifontodlomka"/>
    <w:semiHidden/>
    <w:unhideWhenUsed/>
    <w:rsid w:val="009406A0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9406A0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9406A0"/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9406A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9406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2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Dokumenti_Akti\Obrasci\Dopis_rektor_12_1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B3639B3E1B041B41B892D3ACB29AE" ma:contentTypeVersion="12" ma:contentTypeDescription="Stvaranje novog dokumenta." ma:contentTypeScope="" ma:versionID="82eb12f57bd2e191289f61afde509921">
  <xsd:schema xmlns:xsd="http://www.w3.org/2001/XMLSchema" xmlns:xs="http://www.w3.org/2001/XMLSchema" xmlns:p="http://schemas.microsoft.com/office/2006/metadata/properties" xmlns:ns2="a4f27737-c5d4-4056-88ee-e55e27e998e6" xmlns:ns3="793fea45-f278-4bb4-bc96-369c5ef124bd" targetNamespace="http://schemas.microsoft.com/office/2006/metadata/properties" ma:root="true" ma:fieldsID="99a4415979784f6e044188374051b3c3" ns2:_="" ns3:_="">
    <xsd:import namespace="a4f27737-c5d4-4056-88ee-e55e27e998e6"/>
    <xsd:import namespace="793fea45-f278-4bb4-bc96-369c5ef12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27737-c5d4-4056-88ee-e55e27e998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fea45-f278-4bb4-bc96-369c5ef12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E18BE1-CA01-4A55-A7B4-AFE131891B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0F930A-EDAE-4BF4-8C7E-831541DE72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12B3A9-FC77-4BBE-83AC-D3E148FD8B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27737-c5d4-4056-88ee-e55e27e998e6"/>
    <ds:schemaRef ds:uri="793fea45-f278-4bb4-bc96-369c5ef12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54E965-99A4-452B-B8E0-4374E18558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Dopis_rektor_12_1</Template>
  <TotalTime>25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subject/>
  <dc:creator>Tomislav</dc:creator>
  <cp:keywords/>
  <dc:description/>
  <cp:lastModifiedBy>Jelena Gladović</cp:lastModifiedBy>
  <cp:revision>14</cp:revision>
  <cp:lastPrinted>2020-07-08T10:58:00Z</cp:lastPrinted>
  <dcterms:created xsi:type="dcterms:W3CDTF">2022-12-08T07:56:00Z</dcterms:created>
  <dcterms:modified xsi:type="dcterms:W3CDTF">2022-12-09T12:38:00Z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0x010100599B3639B3E1B041B41B892D3ACB29AE</vt:lpwstr>
  </property>
</Properties>
</file>